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2206" w14:textId="77777777" w:rsidR="0022301F" w:rsidRDefault="0022301F" w:rsidP="00223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426F1B71" w14:textId="77777777" w:rsidR="0022301F" w:rsidRDefault="0022301F" w:rsidP="00223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B7CA108" w14:textId="77777777" w:rsidR="0022301F" w:rsidRDefault="0022301F" w:rsidP="00223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3A87B9" w14:textId="77777777" w:rsidR="0022301F" w:rsidRDefault="0022301F" w:rsidP="00223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75998D" w14:textId="77777777" w:rsidR="0022301F" w:rsidRDefault="0022301F" w:rsidP="00223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9908BCA" w14:textId="77777777" w:rsidR="0022301F" w:rsidRDefault="0022301F" w:rsidP="00223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94FAEDB" w14:textId="77777777" w:rsidR="0022301F" w:rsidRDefault="0022301F" w:rsidP="00223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F3E5AC" w14:textId="77777777" w:rsidR="0022301F" w:rsidRDefault="0022301F" w:rsidP="00223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BEB05A" w14:textId="77777777" w:rsidR="0022301F" w:rsidRDefault="0022301F" w:rsidP="00223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2022</w:t>
      </w:r>
    </w:p>
    <w:p w14:paraId="14DBF3F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5C26D" w14:textId="77777777" w:rsidR="0022301F" w:rsidRDefault="0022301F" w:rsidP="009139A6">
      <w:r>
        <w:separator/>
      </w:r>
    </w:p>
  </w:endnote>
  <w:endnote w:type="continuationSeparator" w:id="0">
    <w:p w14:paraId="65565786" w14:textId="77777777" w:rsidR="0022301F" w:rsidRDefault="002230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AF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92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A71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BAEF6" w14:textId="77777777" w:rsidR="0022301F" w:rsidRDefault="0022301F" w:rsidP="009139A6">
      <w:r>
        <w:separator/>
      </w:r>
    </w:p>
  </w:footnote>
  <w:footnote w:type="continuationSeparator" w:id="0">
    <w:p w14:paraId="4FA80990" w14:textId="77777777" w:rsidR="0022301F" w:rsidRDefault="002230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089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90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8E0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01F"/>
    <w:rsid w:val="000666E0"/>
    <w:rsid w:val="0022301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7B0A1"/>
  <w15:chartTrackingRefBased/>
  <w15:docId w15:val="{AFB9C321-FDF0-4773-B774-AB38784B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2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2022-05-11T20:52:00Z</dcterms:created>
  <dcterms:modified xsi:type="dcterms:W3CDTF">2022-05-11T20:52:00Z</dcterms:modified>
</cp:coreProperties>
</file>